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DA16C" w14:textId="110FF0B8" w:rsidR="006B2F86" w:rsidRDefault="00E26271" w:rsidP="00E71FC3">
      <w:pPr>
        <w:pStyle w:val="NoSpacing"/>
      </w:pPr>
      <w:r>
        <w:rPr>
          <w:u w:val="single"/>
        </w:rPr>
        <w:t>Thomas SPROT</w:t>
      </w:r>
      <w:r>
        <w:t xml:space="preserve">  </w:t>
      </w:r>
      <w:proofErr w:type="gramStart"/>
      <w:r>
        <w:t xml:space="preserve">   (</w:t>
      </w:r>
      <w:proofErr w:type="gramEnd"/>
      <w:r>
        <w:t>d.1408-9)</w:t>
      </w:r>
    </w:p>
    <w:p w14:paraId="2B92726D" w14:textId="7A35BB0E" w:rsidR="00E26271" w:rsidRDefault="00E26271" w:rsidP="00E71FC3">
      <w:pPr>
        <w:pStyle w:val="NoSpacing"/>
      </w:pPr>
      <w:r>
        <w:t xml:space="preserve">Vicar of </w:t>
      </w:r>
      <w:proofErr w:type="spellStart"/>
      <w:r>
        <w:t>Coldridge</w:t>
      </w:r>
      <w:proofErr w:type="spellEnd"/>
      <w:r>
        <w:t>, Devon.</w:t>
      </w:r>
    </w:p>
    <w:p w14:paraId="7A5605D0" w14:textId="5129F4F9" w:rsidR="00E26271" w:rsidRDefault="00E26271" w:rsidP="00E71FC3">
      <w:pPr>
        <w:pStyle w:val="NoSpacing"/>
      </w:pPr>
    </w:p>
    <w:p w14:paraId="51A7CA66" w14:textId="2D0C9202" w:rsidR="00E26271" w:rsidRDefault="00E26271" w:rsidP="00E71FC3">
      <w:pPr>
        <w:pStyle w:val="NoSpacing"/>
      </w:pPr>
    </w:p>
    <w:p w14:paraId="564A203B" w14:textId="6A15CFF7" w:rsidR="00E26271" w:rsidRDefault="00E26271" w:rsidP="00E71FC3">
      <w:pPr>
        <w:pStyle w:val="NoSpacing"/>
      </w:pPr>
      <w:r>
        <w:t xml:space="preserve">  8 Mar.1409</w:t>
      </w:r>
      <w:r>
        <w:tab/>
        <w:t>He had died by this date.</w:t>
      </w:r>
    </w:p>
    <w:p w14:paraId="61D82FAA" w14:textId="2090759C" w:rsidR="00E26271" w:rsidRDefault="00E26271" w:rsidP="00E71FC3">
      <w:pPr>
        <w:pStyle w:val="NoSpacing"/>
      </w:pPr>
      <w:r>
        <w:tab/>
      </w:r>
      <w:r>
        <w:tab/>
        <w:t>(“Stafford Register” p.157)</w:t>
      </w:r>
    </w:p>
    <w:p w14:paraId="60FCAEC5" w14:textId="58C9B83F" w:rsidR="00E26271" w:rsidRDefault="00E26271" w:rsidP="00E71FC3">
      <w:pPr>
        <w:pStyle w:val="NoSpacing"/>
      </w:pPr>
    </w:p>
    <w:p w14:paraId="4DAE2C51" w14:textId="2DE6FAB1" w:rsidR="00E26271" w:rsidRDefault="00E26271" w:rsidP="00E71FC3">
      <w:pPr>
        <w:pStyle w:val="NoSpacing"/>
      </w:pPr>
    </w:p>
    <w:p w14:paraId="112C14EC" w14:textId="38AAD8BF" w:rsidR="00E26271" w:rsidRPr="00E26271" w:rsidRDefault="00E26271" w:rsidP="00E71FC3">
      <w:pPr>
        <w:pStyle w:val="NoSpacing"/>
      </w:pPr>
      <w:r>
        <w:t>29 January 2019</w:t>
      </w:r>
      <w:bookmarkStart w:id="0" w:name="_GoBack"/>
      <w:bookmarkEnd w:id="0"/>
    </w:p>
    <w:sectPr w:rsidR="00E26271" w:rsidRPr="00E262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09289" w14:textId="77777777" w:rsidR="00E26271" w:rsidRDefault="00E26271" w:rsidP="00E71FC3">
      <w:pPr>
        <w:spacing w:after="0" w:line="240" w:lineRule="auto"/>
      </w:pPr>
      <w:r>
        <w:separator/>
      </w:r>
    </w:p>
  </w:endnote>
  <w:endnote w:type="continuationSeparator" w:id="0">
    <w:p w14:paraId="1167B93C" w14:textId="77777777" w:rsidR="00E26271" w:rsidRDefault="00E262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2F9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68EB0" w14:textId="77777777" w:rsidR="00E26271" w:rsidRDefault="00E26271" w:rsidP="00E71FC3">
      <w:pPr>
        <w:spacing w:after="0" w:line="240" w:lineRule="auto"/>
      </w:pPr>
      <w:r>
        <w:separator/>
      </w:r>
    </w:p>
  </w:footnote>
  <w:footnote w:type="continuationSeparator" w:id="0">
    <w:p w14:paraId="60EE6A4B" w14:textId="77777777" w:rsidR="00E26271" w:rsidRDefault="00E262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271"/>
    <w:rsid w:val="001A7C09"/>
    <w:rsid w:val="00577BD5"/>
    <w:rsid w:val="00656CBA"/>
    <w:rsid w:val="006A1F77"/>
    <w:rsid w:val="00733BE7"/>
    <w:rsid w:val="00AB52E8"/>
    <w:rsid w:val="00B16D3F"/>
    <w:rsid w:val="00BB41AC"/>
    <w:rsid w:val="00E262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89DB1"/>
  <w15:chartTrackingRefBased/>
  <w15:docId w15:val="{E287C7D1-149E-4CF8-8A8C-12B1830D9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2019-01-29T21:22:00Z</dcterms:created>
  <dcterms:modified xsi:type="dcterms:W3CDTF">2019-01-29T21:25:00Z</dcterms:modified>
</cp:coreProperties>
</file>